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3472F" w14:textId="77777777" w:rsidR="008B34DF" w:rsidRDefault="008B34DF" w:rsidP="008B3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MILWARD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69EC139" w14:textId="77777777" w:rsidR="008B34DF" w:rsidRDefault="008B34DF" w:rsidP="008B3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Flitton</w:t>
      </w:r>
      <w:proofErr w:type="spellEnd"/>
      <w:r>
        <w:rPr>
          <w:rFonts w:ascii="Times New Roman" w:hAnsi="Times New Roman" w:cs="Times New Roman"/>
        </w:rPr>
        <w:t xml:space="preserve">, Bedfordshire. </w:t>
      </w:r>
      <w:proofErr w:type="spellStart"/>
      <w:r>
        <w:rPr>
          <w:rFonts w:ascii="Times New Roman" w:hAnsi="Times New Roman" w:cs="Times New Roman"/>
        </w:rPr>
        <w:t>Maltman</w:t>
      </w:r>
      <w:proofErr w:type="spellEnd"/>
      <w:r>
        <w:rPr>
          <w:rFonts w:ascii="Times New Roman" w:hAnsi="Times New Roman" w:cs="Times New Roman"/>
        </w:rPr>
        <w:t>.</w:t>
      </w:r>
    </w:p>
    <w:p w14:paraId="536777CE" w14:textId="77777777" w:rsidR="008B34DF" w:rsidRDefault="008B34DF" w:rsidP="008B34DF">
      <w:pPr>
        <w:rPr>
          <w:rFonts w:ascii="Times New Roman" w:hAnsi="Times New Roman" w:cs="Times New Roman"/>
        </w:rPr>
      </w:pPr>
    </w:p>
    <w:p w14:paraId="436BFA58" w14:textId="77777777" w:rsidR="008B34DF" w:rsidRDefault="008B34DF" w:rsidP="008B34DF">
      <w:pPr>
        <w:rPr>
          <w:rFonts w:ascii="Times New Roman" w:hAnsi="Times New Roman" w:cs="Times New Roman"/>
        </w:rPr>
      </w:pPr>
    </w:p>
    <w:p w14:paraId="206FDA03" w14:textId="77777777" w:rsidR="008B34DF" w:rsidRDefault="008B34DF" w:rsidP="008B3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Olyver</w:t>
      </w:r>
      <w:proofErr w:type="spellEnd"/>
      <w:r>
        <w:rPr>
          <w:rFonts w:ascii="Times New Roman" w:hAnsi="Times New Roman" w:cs="Times New Roman"/>
        </w:rPr>
        <w:t>(q.v.) brought a plaint of debt against him, John Lane of</w:t>
      </w:r>
    </w:p>
    <w:p w14:paraId="7E0B68F9" w14:textId="77777777" w:rsidR="008B34DF" w:rsidRDefault="008B34DF" w:rsidP="008B3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Westoning</w:t>
      </w:r>
      <w:proofErr w:type="spellEnd"/>
      <w:r>
        <w:rPr>
          <w:rFonts w:ascii="Times New Roman" w:hAnsi="Times New Roman" w:cs="Times New Roman"/>
        </w:rPr>
        <w:t>(q.v.) and Peter May of Silsoe(q.v.).</w:t>
      </w:r>
    </w:p>
    <w:p w14:paraId="16C70807" w14:textId="77777777" w:rsidR="008B34DF" w:rsidRDefault="008B34DF" w:rsidP="008B3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C8BB9D9" w14:textId="77777777" w:rsidR="008B34DF" w:rsidRDefault="008B34DF" w:rsidP="008B34DF">
      <w:pPr>
        <w:rPr>
          <w:rFonts w:ascii="Times New Roman" w:hAnsi="Times New Roman" w:cs="Times New Roman"/>
        </w:rPr>
      </w:pPr>
    </w:p>
    <w:p w14:paraId="4765BAB5" w14:textId="77777777" w:rsidR="008B34DF" w:rsidRDefault="008B34DF" w:rsidP="008B34DF">
      <w:pPr>
        <w:rPr>
          <w:rFonts w:ascii="Times New Roman" w:hAnsi="Times New Roman" w:cs="Times New Roman"/>
        </w:rPr>
      </w:pPr>
    </w:p>
    <w:p w14:paraId="24B89BC8" w14:textId="77777777" w:rsidR="008B34DF" w:rsidRDefault="008B34DF" w:rsidP="008B34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August 2018</w:t>
      </w:r>
    </w:p>
    <w:p w14:paraId="19713A87" w14:textId="77777777" w:rsidR="006B2F86" w:rsidRPr="00E71FC3" w:rsidRDefault="008B34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FA576" w14:textId="77777777" w:rsidR="008B34DF" w:rsidRDefault="008B34DF" w:rsidP="00E71FC3">
      <w:r>
        <w:separator/>
      </w:r>
    </w:p>
  </w:endnote>
  <w:endnote w:type="continuationSeparator" w:id="0">
    <w:p w14:paraId="301CA419" w14:textId="77777777" w:rsidR="008B34DF" w:rsidRDefault="008B34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A7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F1F04" w14:textId="77777777" w:rsidR="008B34DF" w:rsidRDefault="008B34DF" w:rsidP="00E71FC3">
      <w:r>
        <w:separator/>
      </w:r>
    </w:p>
  </w:footnote>
  <w:footnote w:type="continuationSeparator" w:id="0">
    <w:p w14:paraId="157B7FCD" w14:textId="77777777" w:rsidR="008B34DF" w:rsidRDefault="008B34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DF"/>
    <w:rsid w:val="001A7C09"/>
    <w:rsid w:val="00577BD5"/>
    <w:rsid w:val="00656CBA"/>
    <w:rsid w:val="006A1F77"/>
    <w:rsid w:val="00733BE7"/>
    <w:rsid w:val="008B34D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A2CDF"/>
  <w15:chartTrackingRefBased/>
  <w15:docId w15:val="{80644B84-14E2-4DA1-996A-3487EAFB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4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2018-09-13T18:32:00Z</dcterms:created>
  <dcterms:modified xsi:type="dcterms:W3CDTF">2018-09-13T18:32:00Z</dcterms:modified>
</cp:coreProperties>
</file>